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4248F3" w14:textId="77777777" w:rsidR="00F60276" w:rsidRDefault="00F60276" w:rsidP="00733AFD">
      <w:pPr>
        <w:autoSpaceDE w:val="0"/>
        <w:autoSpaceDN w:val="0"/>
        <w:adjustRightInd w:val="0"/>
        <w:spacing w:after="0" w:line="240" w:lineRule="auto"/>
        <w:rPr>
          <w:rFonts w:cs="Segoe UI"/>
          <w:noProof/>
        </w:rPr>
      </w:pPr>
    </w:p>
    <w:p w14:paraId="698EF6F3" w14:textId="6F1F509C" w:rsidR="00F320FD" w:rsidRPr="008556C2" w:rsidRDefault="00EA5C86" w:rsidP="00733AFD">
      <w:pPr>
        <w:autoSpaceDE w:val="0"/>
        <w:autoSpaceDN w:val="0"/>
        <w:adjustRightInd w:val="0"/>
        <w:spacing w:after="0" w:line="240" w:lineRule="auto"/>
        <w:rPr>
          <w:rFonts w:cs="Segoe UI"/>
          <w:b/>
          <w:noProof/>
          <w:sz w:val="24"/>
          <w:szCs w:val="24"/>
        </w:rPr>
      </w:pPr>
      <w:r w:rsidRPr="008556C2">
        <w:rPr>
          <w:rFonts w:cs="Segoe UI"/>
          <w:b/>
          <w:noProof/>
          <w:sz w:val="24"/>
          <w:szCs w:val="24"/>
        </w:rPr>
      </w:r>
      <w:r w:rsidRPr="008556C2">
        <w:rPr>
          <w:rFonts w:cs="Segoe UI"/>
          <w:b/>
          <w:noProof/>
          <w:sz w:val="24"/>
          <w:szCs w:val="24"/>
        </w:rPr>
        <w:pict w14:anchorId="19BC1F20"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width:14.15pt;height:12.2pt;rotation:-90;flip:x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7f7f7f [1612]" stroked="f" strokeweight="2pt">
            <w10:anchorlock/>
          </v:shape>
        </w:pict>
      </w:r>
      <w:r w:rsidR="00733AFD" w:rsidRPr="008556C2">
        <w:rPr>
          <w:rFonts w:cs="Segoe UI"/>
          <w:b/>
          <w:noProof/>
          <w:sz w:val="24"/>
          <w:szCs w:val="24"/>
        </w:rPr>
        <w:t xml:space="preserve"> </w:t>
      </w:r>
      <w:r w:rsidR="008556C2" w:rsidRPr="008556C2">
        <w:rPr>
          <w:rFonts w:cs="Segoe UI"/>
          <w:b/>
          <w:noProof/>
          <w:sz w:val="24"/>
          <w:szCs w:val="24"/>
        </w:rPr>
        <w:t xml:space="preserve">1. </w:t>
      </w:r>
      <w:r w:rsidR="00796947" w:rsidRPr="008556C2">
        <w:rPr>
          <w:rFonts w:cs="Segoe UI"/>
          <w:b/>
          <w:noProof/>
          <w:sz w:val="24"/>
          <w:szCs w:val="24"/>
        </w:rPr>
        <w:t>Słowa, które najlepiej mnie opisują</w:t>
      </w:r>
      <w:r w:rsidR="003B1E24" w:rsidRPr="008556C2">
        <w:rPr>
          <w:rFonts w:cs="Segoe UI"/>
          <w:b/>
          <w:noProof/>
          <w:sz w:val="24"/>
          <w:szCs w:val="24"/>
        </w:rPr>
        <w:t>,</w:t>
      </w:r>
      <w:r w:rsidR="00796947" w:rsidRPr="008556C2">
        <w:rPr>
          <w:rFonts w:cs="Segoe UI"/>
          <w:b/>
          <w:noProof/>
          <w:sz w:val="24"/>
          <w:szCs w:val="24"/>
        </w:rPr>
        <w:t xml:space="preserve"> to …</w:t>
      </w:r>
    </w:p>
    <w:p w14:paraId="2CA4A6FD" w14:textId="2315A981" w:rsidR="00E33E2D" w:rsidRPr="004670DB" w:rsidRDefault="00E33E2D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43A7022A" w14:textId="7D764700" w:rsidR="00E253CE" w:rsidRDefault="00733AFD" w:rsidP="0048292E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 w:rsidR="0048292E"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</w:t>
      </w:r>
      <w:r w:rsidR="008556C2">
        <w:rPr>
          <w:rFonts w:cs="Segoe UI"/>
          <w:noProof/>
          <w:color w:val="808080" w:themeColor="background1" w:themeShade="80"/>
          <w:sz w:val="22"/>
        </w:rPr>
        <w:t>.</w:t>
      </w:r>
      <w:r>
        <w:rPr>
          <w:rFonts w:cs="Segoe UI"/>
          <w:noProof/>
          <w:color w:val="808080" w:themeColor="background1" w:themeShade="80"/>
          <w:sz w:val="22"/>
        </w:rPr>
        <w:t>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</w:t>
      </w:r>
      <w:r w:rsidR="008556C2">
        <w:rPr>
          <w:rFonts w:cs="Segoe UI"/>
          <w:noProof/>
          <w:color w:val="808080" w:themeColor="background1" w:themeShade="80"/>
          <w:sz w:val="22"/>
        </w:rPr>
        <w:t xml:space="preserve"> </w:t>
      </w:r>
    </w:p>
    <w:p w14:paraId="3126335E" w14:textId="2F9B8CD3" w:rsidR="00733AFD" w:rsidRPr="0048292E" w:rsidRDefault="00733AFD" w:rsidP="0048292E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 w:rsidR="0048292E"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</w:t>
      </w:r>
      <w:r w:rsidR="008556C2">
        <w:rPr>
          <w:rFonts w:cs="Segoe UI"/>
          <w:noProof/>
          <w:color w:val="808080" w:themeColor="background1" w:themeShade="80"/>
          <w:sz w:val="22"/>
        </w:rPr>
        <w:t>.</w:t>
      </w:r>
      <w:r>
        <w:rPr>
          <w:rFonts w:cs="Segoe UI"/>
          <w:noProof/>
          <w:color w:val="808080" w:themeColor="background1" w:themeShade="80"/>
          <w:sz w:val="22"/>
        </w:rPr>
        <w:t>…………</w:t>
      </w:r>
      <w:r w:rsidR="008556C2">
        <w:rPr>
          <w:rFonts w:cs="Segoe UI"/>
          <w:noProof/>
          <w:color w:val="808080" w:themeColor="background1" w:themeShade="80"/>
          <w:sz w:val="22"/>
        </w:rPr>
        <w:t>.</w:t>
      </w:r>
      <w:r>
        <w:rPr>
          <w:rFonts w:cs="Segoe UI"/>
          <w:noProof/>
          <w:color w:val="808080" w:themeColor="background1" w:themeShade="80"/>
          <w:sz w:val="22"/>
        </w:rPr>
        <w:t>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 w:rsidR="008556C2" w:rsidRPr="008556C2">
        <w:rPr>
          <w:rFonts w:cs="Segoe UI"/>
          <w:noProof/>
          <w:color w:val="D9D9D9" w:themeColor="background1" w:themeShade="D9"/>
          <w:sz w:val="22"/>
        </w:rPr>
        <w:t xml:space="preserve"> </w:t>
      </w:r>
      <w:r w:rsidR="008556C2">
        <w:rPr>
          <w:rFonts w:cs="Segoe UI"/>
          <w:noProof/>
          <w:color w:val="808080" w:themeColor="background1" w:themeShade="80"/>
          <w:sz w:val="22"/>
        </w:rPr>
        <w:br/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>
        <w:rPr>
          <w:rFonts w:cs="Segoe UI"/>
          <w:noProof/>
          <w:color w:val="808080" w:themeColor="background1" w:themeShade="80"/>
          <w:sz w:val="22"/>
        </w:rPr>
        <w:t>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</w:t>
      </w:r>
      <w:r w:rsidR="008556C2">
        <w:rPr>
          <w:rFonts w:cs="Segoe UI"/>
          <w:noProof/>
          <w:color w:val="808080" w:themeColor="background1" w:themeShade="80"/>
          <w:sz w:val="22"/>
        </w:rPr>
        <w:t>..</w:t>
      </w:r>
      <w:r>
        <w:rPr>
          <w:rFonts w:cs="Segoe UI"/>
          <w:noProof/>
          <w:color w:val="808080" w:themeColor="background1" w:themeShade="80"/>
          <w:sz w:val="22"/>
        </w:rPr>
        <w:t>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 w:rsidR="008556C2" w:rsidRPr="008556C2">
        <w:rPr>
          <w:rFonts w:cs="Segoe UI"/>
          <w:noProof/>
          <w:color w:val="D9D9D9" w:themeColor="background1" w:themeShade="D9"/>
          <w:sz w:val="22"/>
        </w:rPr>
        <w:t xml:space="preserve"> </w:t>
      </w:r>
    </w:p>
    <w:p w14:paraId="108D54BE" w14:textId="4C949FD9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</w:t>
      </w:r>
      <w:r w:rsidR="008556C2">
        <w:rPr>
          <w:rFonts w:cs="Segoe UI"/>
          <w:noProof/>
          <w:color w:val="808080" w:themeColor="background1" w:themeShade="80"/>
          <w:sz w:val="22"/>
        </w:rPr>
        <w:t>.</w:t>
      </w:r>
      <w:r>
        <w:rPr>
          <w:rFonts w:cs="Segoe UI"/>
          <w:noProof/>
          <w:color w:val="808080" w:themeColor="background1" w:themeShade="80"/>
          <w:sz w:val="22"/>
        </w:rPr>
        <w:t>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18F8C961" w14:textId="208294D6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</w:t>
      </w:r>
      <w:r w:rsidR="008556C2">
        <w:rPr>
          <w:rFonts w:cs="Segoe UI"/>
          <w:noProof/>
          <w:color w:val="808080" w:themeColor="background1" w:themeShade="80"/>
          <w:sz w:val="22"/>
        </w:rPr>
        <w:t>.</w:t>
      </w:r>
      <w:r>
        <w:rPr>
          <w:rFonts w:cs="Segoe UI"/>
          <w:noProof/>
          <w:color w:val="808080" w:themeColor="background1" w:themeShade="80"/>
          <w:sz w:val="22"/>
        </w:rPr>
        <w:t>..</w:t>
      </w: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 w:rsidR="008556C2"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 </w:t>
      </w:r>
    </w:p>
    <w:p w14:paraId="218D6A40" w14:textId="77777777" w:rsidR="00534FBD" w:rsidRPr="004670DB" w:rsidRDefault="00534FBD" w:rsidP="00534FBD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6D5A2E3B" w14:textId="77777777" w:rsidR="0031424E" w:rsidRPr="004670DB" w:rsidRDefault="0031424E" w:rsidP="00F60276">
      <w:pPr>
        <w:autoSpaceDE w:val="0"/>
        <w:autoSpaceDN w:val="0"/>
        <w:adjustRightInd w:val="0"/>
        <w:spacing w:after="0" w:line="240" w:lineRule="auto"/>
        <w:rPr>
          <w:rFonts w:cs="Segoe UI"/>
          <w:noProof/>
        </w:rPr>
      </w:pPr>
    </w:p>
    <w:p w14:paraId="37AC77E8" w14:textId="5990967F" w:rsidR="00E33E2D" w:rsidRPr="008556C2" w:rsidRDefault="00EA5C86" w:rsidP="00733AFD">
      <w:pPr>
        <w:autoSpaceDE w:val="0"/>
        <w:autoSpaceDN w:val="0"/>
        <w:adjustRightInd w:val="0"/>
        <w:spacing w:after="0" w:line="240" w:lineRule="auto"/>
        <w:rPr>
          <w:rFonts w:cs="Segoe UI"/>
          <w:noProof/>
          <w:sz w:val="24"/>
          <w:szCs w:val="24"/>
        </w:rPr>
      </w:pPr>
      <w:r w:rsidRPr="008556C2">
        <w:rPr>
          <w:rFonts w:cs="Segoe UI"/>
          <w:noProof/>
          <w:sz w:val="24"/>
          <w:szCs w:val="24"/>
        </w:rPr>
      </w:r>
      <w:r w:rsidRPr="008556C2">
        <w:rPr>
          <w:rFonts w:cs="Segoe UI"/>
          <w:noProof/>
          <w:sz w:val="24"/>
          <w:szCs w:val="24"/>
        </w:rPr>
        <w:pict w14:anchorId="40A4872E">
          <v:shape id="_x0000_s1030" type="#_x0000_t5" style="width:14.15pt;height:12.2pt;rotation:-90;flip:x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7f7f7f [1612]" stroked="f" strokeweight="2pt">
            <w10:anchorlock/>
          </v:shape>
        </w:pict>
      </w:r>
      <w:r w:rsidR="00733AFD" w:rsidRPr="008556C2">
        <w:rPr>
          <w:rFonts w:cs="Segoe UI"/>
          <w:noProof/>
          <w:sz w:val="24"/>
          <w:szCs w:val="24"/>
        </w:rPr>
        <w:t xml:space="preserve"> </w:t>
      </w:r>
      <w:r w:rsidR="008556C2" w:rsidRPr="008556C2">
        <w:rPr>
          <w:rFonts w:cs="Segoe UI"/>
          <w:b/>
          <w:noProof/>
          <w:sz w:val="24"/>
          <w:szCs w:val="24"/>
        </w:rPr>
        <w:t>2.</w:t>
      </w:r>
      <w:r w:rsidR="008556C2" w:rsidRPr="008556C2">
        <w:rPr>
          <w:rFonts w:cs="Segoe UI"/>
          <w:noProof/>
          <w:sz w:val="24"/>
          <w:szCs w:val="24"/>
        </w:rPr>
        <w:t xml:space="preserve"> </w:t>
      </w:r>
      <w:r w:rsidR="00733AFD" w:rsidRPr="008556C2">
        <w:rPr>
          <w:rFonts w:cs="Segoe UI"/>
          <w:b/>
          <w:noProof/>
          <w:sz w:val="24"/>
          <w:szCs w:val="24"/>
        </w:rPr>
        <w:t>Gdybym mógł zapisać się na</w:t>
      </w:r>
      <w:r w:rsidR="00E33E2D" w:rsidRPr="008556C2">
        <w:rPr>
          <w:rFonts w:cs="Segoe UI"/>
          <w:b/>
          <w:noProof/>
          <w:sz w:val="24"/>
          <w:szCs w:val="24"/>
        </w:rPr>
        <w:t xml:space="preserve"> </w:t>
      </w:r>
      <w:r w:rsidR="00733AFD" w:rsidRPr="008556C2">
        <w:rPr>
          <w:rFonts w:cs="Segoe UI"/>
          <w:b/>
          <w:noProof/>
          <w:sz w:val="24"/>
          <w:szCs w:val="24"/>
        </w:rPr>
        <w:t xml:space="preserve">jakiś </w:t>
      </w:r>
      <w:r w:rsidR="00E33E2D" w:rsidRPr="008556C2">
        <w:rPr>
          <w:rFonts w:cs="Segoe UI"/>
          <w:b/>
          <w:noProof/>
          <w:sz w:val="24"/>
          <w:szCs w:val="24"/>
        </w:rPr>
        <w:t xml:space="preserve">kurs, </w:t>
      </w:r>
      <w:r w:rsidR="00F60276" w:rsidRPr="008556C2">
        <w:rPr>
          <w:rFonts w:cs="Segoe UI"/>
          <w:b/>
          <w:noProof/>
          <w:sz w:val="24"/>
          <w:szCs w:val="24"/>
        </w:rPr>
        <w:t>wybrałbym …</w:t>
      </w:r>
    </w:p>
    <w:p w14:paraId="6E80DD77" w14:textId="77777777" w:rsidR="0031424E" w:rsidRPr="004670DB" w:rsidRDefault="0031424E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0A278921" w14:textId="59BE9CBD" w:rsidR="0048292E" w:rsidRDefault="00733AFD" w:rsidP="0048292E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………</w:t>
      </w:r>
      <w:r w:rsidR="0048292E">
        <w:rPr>
          <w:rFonts w:cs="Segoe UI"/>
          <w:noProof/>
          <w:color w:val="808080" w:themeColor="background1" w:themeShade="80"/>
          <w:sz w:val="22"/>
        </w:rPr>
        <w:t>.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>
        <w:rPr>
          <w:rFonts w:cs="Segoe UI"/>
          <w:noProof/>
          <w:color w:val="808080" w:themeColor="background1" w:themeShade="80"/>
          <w:sz w:val="22"/>
        </w:rPr>
        <w:t>…….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 w:rsidR="0048292E"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>
        <w:rPr>
          <w:rFonts w:cs="Segoe UI"/>
          <w:noProof/>
          <w:color w:val="808080" w:themeColor="background1" w:themeShade="80"/>
          <w:sz w:val="22"/>
        </w:rPr>
        <w:t>.</w:t>
      </w:r>
    </w:p>
    <w:p w14:paraId="29C47362" w14:textId="77777777" w:rsidR="0048292E" w:rsidRPr="0048292E" w:rsidRDefault="0048292E" w:rsidP="0048292E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 …</w:t>
      </w:r>
      <w:r>
        <w:rPr>
          <w:rFonts w:cs="Segoe UI"/>
          <w:noProof/>
          <w:color w:val="808080" w:themeColor="background1" w:themeShade="80"/>
          <w:sz w:val="22"/>
        </w:rPr>
        <w:t>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</w:t>
      </w:r>
    </w:p>
    <w:p w14:paraId="1B52453D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3E36F513" w14:textId="78D42071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4AB1D568" w14:textId="695F5AB4" w:rsidR="00534FBD" w:rsidRPr="004670DB" w:rsidRDefault="00534FBD" w:rsidP="0048292E">
      <w:pPr>
        <w:autoSpaceDE w:val="0"/>
        <w:autoSpaceDN w:val="0"/>
        <w:adjustRightInd w:val="0"/>
        <w:spacing w:after="0" w:line="288" w:lineRule="auto"/>
        <w:rPr>
          <w:rFonts w:cs="Segoe UI"/>
          <w:noProof/>
        </w:rPr>
      </w:pPr>
    </w:p>
    <w:p w14:paraId="2354E348" w14:textId="77777777" w:rsidR="00733AFD" w:rsidRDefault="00E33E2D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  <w:r w:rsidRPr="004670DB">
        <w:rPr>
          <w:rFonts w:cs="Segoe UI"/>
          <w:noProof/>
        </w:rPr>
        <w:t xml:space="preserve"> </w:t>
      </w:r>
      <w:r w:rsidR="0031424E" w:rsidRPr="004670DB">
        <w:rPr>
          <w:rFonts w:cs="Segoe UI"/>
          <w:noProof/>
        </w:rPr>
        <w:t xml:space="preserve">  </w:t>
      </w:r>
    </w:p>
    <w:p w14:paraId="0A9FF53C" w14:textId="4451BD3B" w:rsidR="00E33E2D" w:rsidRPr="004670DB" w:rsidRDefault="00EA5C86" w:rsidP="00733AFD">
      <w:pPr>
        <w:autoSpaceDE w:val="0"/>
        <w:autoSpaceDN w:val="0"/>
        <w:adjustRightInd w:val="0"/>
        <w:spacing w:after="0" w:line="240" w:lineRule="auto"/>
        <w:rPr>
          <w:rFonts w:cs="Segoe UI"/>
          <w:noProof/>
        </w:rPr>
      </w:pPr>
      <w:r>
        <w:rPr>
          <w:rFonts w:cs="Segoe UI"/>
          <w:noProof/>
        </w:rPr>
      </w:r>
      <w:r>
        <w:rPr>
          <w:rFonts w:cs="Segoe UI"/>
          <w:noProof/>
        </w:rPr>
        <w:pict w14:anchorId="6046DB00">
          <v:shape id="_x0000_s1029" type="#_x0000_t5" style="width:14.15pt;height:12.2pt;rotation:-90;flip:x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7f7f7f [1612]" stroked="f" strokeweight="2pt">
            <w10:anchorlock/>
          </v:shape>
        </w:pict>
      </w:r>
      <w:r w:rsidR="00733AFD">
        <w:rPr>
          <w:rFonts w:cs="Segoe UI"/>
          <w:noProof/>
        </w:rPr>
        <w:t xml:space="preserve"> </w:t>
      </w:r>
      <w:r w:rsidR="008556C2" w:rsidRPr="008556C2">
        <w:rPr>
          <w:rFonts w:cs="Segoe UI"/>
          <w:b/>
          <w:noProof/>
          <w:sz w:val="24"/>
          <w:szCs w:val="24"/>
        </w:rPr>
        <w:t xml:space="preserve">3. </w:t>
      </w:r>
      <w:r w:rsidR="005A10E3" w:rsidRPr="008556C2">
        <w:rPr>
          <w:rFonts w:cs="Segoe UI"/>
          <w:b/>
          <w:noProof/>
          <w:sz w:val="24"/>
          <w:szCs w:val="24"/>
        </w:rPr>
        <w:t xml:space="preserve">Dobrze </w:t>
      </w:r>
      <w:r w:rsidR="00F3343B" w:rsidRPr="008556C2">
        <w:rPr>
          <w:rFonts w:cs="Segoe UI"/>
          <w:b/>
          <w:noProof/>
          <w:sz w:val="24"/>
          <w:szCs w:val="24"/>
        </w:rPr>
        <w:t xml:space="preserve">radzę sobie z </w:t>
      </w:r>
      <w:r w:rsidR="005A10E3" w:rsidRPr="008556C2">
        <w:rPr>
          <w:rFonts w:cs="Segoe UI"/>
          <w:b/>
          <w:noProof/>
          <w:sz w:val="24"/>
          <w:szCs w:val="24"/>
        </w:rPr>
        <w:t xml:space="preserve"> …</w:t>
      </w:r>
    </w:p>
    <w:p w14:paraId="358FBB7D" w14:textId="77777777" w:rsidR="0031424E" w:rsidRPr="004670DB" w:rsidRDefault="0031424E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7AC4683B" w14:textId="008FE94A" w:rsidR="0048292E" w:rsidRDefault="00733AFD" w:rsidP="0048292E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………</w:t>
      </w:r>
      <w:r w:rsidR="0048292E">
        <w:rPr>
          <w:rFonts w:cs="Segoe UI"/>
          <w:noProof/>
          <w:color w:val="808080" w:themeColor="background1" w:themeShade="80"/>
          <w:sz w:val="22"/>
        </w:rPr>
        <w:t>.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>
        <w:rPr>
          <w:rFonts w:cs="Segoe UI"/>
          <w:noProof/>
          <w:color w:val="808080" w:themeColor="background1" w:themeShade="80"/>
          <w:sz w:val="22"/>
        </w:rPr>
        <w:t>…….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 w:rsidR="0048292E"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="0048292E" w:rsidRPr="00733AFD">
        <w:rPr>
          <w:rFonts w:cs="Segoe UI"/>
          <w:noProof/>
          <w:color w:val="808080" w:themeColor="background1" w:themeShade="80"/>
          <w:sz w:val="22"/>
        </w:rPr>
        <w:t>…</w:t>
      </w:r>
      <w:r w:rsidR="0048292E">
        <w:rPr>
          <w:rFonts w:cs="Segoe UI"/>
          <w:noProof/>
          <w:color w:val="808080" w:themeColor="background1" w:themeShade="80"/>
          <w:sz w:val="22"/>
        </w:rPr>
        <w:t>.</w:t>
      </w:r>
    </w:p>
    <w:p w14:paraId="5BDFAC26" w14:textId="77777777" w:rsidR="0048292E" w:rsidRPr="0048292E" w:rsidRDefault="0048292E" w:rsidP="0048292E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 …</w:t>
      </w:r>
      <w:r>
        <w:rPr>
          <w:rFonts w:cs="Segoe UI"/>
          <w:noProof/>
          <w:color w:val="808080" w:themeColor="background1" w:themeShade="80"/>
          <w:sz w:val="22"/>
        </w:rPr>
        <w:t>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</w:t>
      </w:r>
    </w:p>
    <w:p w14:paraId="5D64B16B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56DD2852" w14:textId="7D60BED8" w:rsidR="00F60276" w:rsidRP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29D8AAAE" w14:textId="7818A169" w:rsidR="00F60276" w:rsidRDefault="00F60276" w:rsidP="0048292E">
      <w:pPr>
        <w:autoSpaceDE w:val="0"/>
        <w:autoSpaceDN w:val="0"/>
        <w:adjustRightInd w:val="0"/>
        <w:spacing w:after="0" w:line="288" w:lineRule="auto"/>
        <w:rPr>
          <w:rFonts w:cs="Segoe UI"/>
          <w:noProof/>
        </w:rPr>
      </w:pPr>
    </w:p>
    <w:p w14:paraId="0E6C78B7" w14:textId="77777777" w:rsidR="00F60276" w:rsidRDefault="00F60276" w:rsidP="00E253CE">
      <w:pPr>
        <w:autoSpaceDE w:val="0"/>
        <w:autoSpaceDN w:val="0"/>
        <w:adjustRightInd w:val="0"/>
        <w:spacing w:after="0" w:line="240" w:lineRule="auto"/>
        <w:rPr>
          <w:rFonts w:cs="Segoe UI"/>
          <w:noProof/>
          <w:color w:val="FFFFFF" w:themeColor="background1"/>
          <w:sz w:val="18"/>
        </w:rPr>
      </w:pPr>
    </w:p>
    <w:p w14:paraId="1707DE5E" w14:textId="03865FF4" w:rsidR="0048292E" w:rsidRPr="00F60276" w:rsidRDefault="00F60276" w:rsidP="00E253CE">
      <w:pPr>
        <w:autoSpaceDE w:val="0"/>
        <w:autoSpaceDN w:val="0"/>
        <w:adjustRightInd w:val="0"/>
        <w:spacing w:after="0" w:line="240" w:lineRule="auto"/>
        <w:rPr>
          <w:rFonts w:cs="Segoe UI"/>
          <w:noProof/>
          <w:color w:val="FFFFFF" w:themeColor="background1"/>
          <w:sz w:val="24"/>
        </w:rPr>
      </w:pPr>
      <w:r w:rsidRPr="00F60276">
        <w:rPr>
          <w:rFonts w:cs="Segoe UI"/>
          <w:noProof/>
          <w:color w:val="FFFFFF" w:themeColor="background1"/>
          <w:sz w:val="24"/>
        </w:rPr>
        <w:t>a</w:t>
      </w:r>
    </w:p>
    <w:p w14:paraId="35058D74" w14:textId="4DC8373B" w:rsidR="00534FBD" w:rsidRPr="008556C2" w:rsidRDefault="00EA5C86" w:rsidP="00733AFD">
      <w:pPr>
        <w:autoSpaceDE w:val="0"/>
        <w:autoSpaceDN w:val="0"/>
        <w:adjustRightInd w:val="0"/>
        <w:spacing w:after="0" w:line="240" w:lineRule="auto"/>
        <w:rPr>
          <w:rFonts w:cs="Segoe UI"/>
          <w:b/>
          <w:noProof/>
          <w:sz w:val="24"/>
          <w:szCs w:val="28"/>
        </w:rPr>
      </w:pPr>
      <w:r w:rsidRPr="008556C2">
        <w:rPr>
          <w:rFonts w:cs="Segoe UI"/>
          <w:b/>
          <w:noProof/>
          <w:sz w:val="28"/>
          <w:szCs w:val="28"/>
        </w:rPr>
      </w:r>
      <w:r w:rsidRPr="008556C2">
        <w:rPr>
          <w:rFonts w:cs="Segoe UI"/>
          <w:b/>
          <w:noProof/>
          <w:sz w:val="28"/>
          <w:szCs w:val="28"/>
        </w:rPr>
        <w:pict w14:anchorId="15FB3FE0">
          <v:shape id="Isosceles Triangle 7" o:spid="_x0000_s1028" type="#_x0000_t5" style="width:14.15pt;height:12.2pt;rotation:-90;flip:x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7f7f7f [1612]" stroked="f" strokeweight="2pt">
            <w10:anchorlock/>
          </v:shape>
        </w:pict>
      </w:r>
      <w:r w:rsidR="006F5B5A" w:rsidRPr="008556C2">
        <w:rPr>
          <w:rFonts w:cs="Segoe UI"/>
          <w:b/>
          <w:noProof/>
          <w:sz w:val="28"/>
          <w:szCs w:val="28"/>
        </w:rPr>
        <w:t xml:space="preserve"> </w:t>
      </w:r>
      <w:r w:rsidR="008556C2">
        <w:rPr>
          <w:rFonts w:cs="Segoe UI"/>
          <w:b/>
          <w:noProof/>
          <w:sz w:val="28"/>
          <w:szCs w:val="28"/>
        </w:rPr>
        <w:t xml:space="preserve">4. </w:t>
      </w:r>
      <w:r w:rsidR="00F60276" w:rsidRPr="008556C2">
        <w:rPr>
          <w:rFonts w:cs="Segoe UI"/>
          <w:b/>
          <w:noProof/>
          <w:sz w:val="24"/>
          <w:szCs w:val="28"/>
        </w:rPr>
        <w:t>Gdybym mógł coś zmienić w świecie, zmieniłbym …</w:t>
      </w:r>
    </w:p>
    <w:p w14:paraId="311063D3" w14:textId="77777777" w:rsidR="00534FBD" w:rsidRPr="004670DB" w:rsidRDefault="00534FBD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5642A02A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55075D5F" w14:textId="77777777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 …</w:t>
      </w:r>
      <w:r>
        <w:rPr>
          <w:rFonts w:cs="Segoe UI"/>
          <w:noProof/>
          <w:color w:val="808080" w:themeColor="background1" w:themeShade="80"/>
          <w:sz w:val="22"/>
        </w:rPr>
        <w:t>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</w:t>
      </w:r>
    </w:p>
    <w:p w14:paraId="1695F7DB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12524715" w14:textId="77777777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6B1D62B3" w14:textId="1AA9019A" w:rsidR="0031424E" w:rsidRPr="004670DB" w:rsidRDefault="0031424E" w:rsidP="0048292E">
      <w:pPr>
        <w:autoSpaceDE w:val="0"/>
        <w:autoSpaceDN w:val="0"/>
        <w:adjustRightInd w:val="0"/>
        <w:spacing w:after="0" w:line="288" w:lineRule="auto"/>
        <w:rPr>
          <w:rFonts w:cs="Segoe UI"/>
          <w:noProof/>
        </w:rPr>
      </w:pPr>
    </w:p>
    <w:p w14:paraId="61605374" w14:textId="77777777" w:rsidR="0031424E" w:rsidRPr="00F60276" w:rsidRDefault="0031424E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  <w:sz w:val="22"/>
        </w:rPr>
      </w:pPr>
    </w:p>
    <w:p w14:paraId="476E6EAB" w14:textId="54222D7C" w:rsidR="00E33E2D" w:rsidRPr="00F60276" w:rsidRDefault="00EA5C86" w:rsidP="00733AFD">
      <w:pPr>
        <w:autoSpaceDE w:val="0"/>
        <w:autoSpaceDN w:val="0"/>
        <w:adjustRightInd w:val="0"/>
        <w:spacing w:after="0" w:line="240" w:lineRule="auto"/>
        <w:rPr>
          <w:rFonts w:cs="Segoe UI"/>
          <w:b/>
          <w:noProof/>
        </w:rPr>
      </w:pPr>
      <w:r>
        <w:rPr>
          <w:rFonts w:cs="Segoe UI"/>
          <w:noProof/>
        </w:rPr>
      </w:r>
      <w:r>
        <w:rPr>
          <w:rFonts w:cs="Segoe UI"/>
          <w:noProof/>
        </w:rPr>
        <w:pict w14:anchorId="3DBDDFAF">
          <v:shape id="_x0000_s1027" type="#_x0000_t5" style="width:14.15pt;height:12.2pt;rotation:-90;flip:x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7f7f7f [1612]" stroked="f" strokeweight="2pt">
            <w10:anchorlock/>
          </v:shape>
        </w:pict>
      </w:r>
      <w:r w:rsidR="006F5B5A">
        <w:rPr>
          <w:rFonts w:cs="Segoe UI"/>
          <w:noProof/>
        </w:rPr>
        <w:t xml:space="preserve"> </w:t>
      </w:r>
      <w:r w:rsidR="008556C2" w:rsidRPr="008556C2">
        <w:rPr>
          <w:rFonts w:cs="Segoe UI"/>
          <w:b/>
          <w:noProof/>
        </w:rPr>
        <w:t>5.</w:t>
      </w:r>
      <w:r w:rsidR="008556C2">
        <w:rPr>
          <w:rFonts w:cs="Segoe UI"/>
          <w:noProof/>
        </w:rPr>
        <w:t xml:space="preserve"> </w:t>
      </w:r>
      <w:r w:rsidR="00F3343B" w:rsidRPr="008556C2">
        <w:rPr>
          <w:rFonts w:cs="Segoe UI"/>
          <w:b/>
          <w:noProof/>
          <w:sz w:val="24"/>
        </w:rPr>
        <w:t>Najchętniej rozmawiam / czytam / oglądam filmy o</w:t>
      </w:r>
      <w:r w:rsidR="006F5B5A" w:rsidRPr="008556C2">
        <w:rPr>
          <w:rFonts w:cs="Segoe UI"/>
          <w:b/>
          <w:noProof/>
          <w:sz w:val="24"/>
        </w:rPr>
        <w:t xml:space="preserve"> </w:t>
      </w:r>
      <w:r w:rsidR="00E33E2D" w:rsidRPr="008556C2">
        <w:rPr>
          <w:rFonts w:cs="Segoe UI"/>
          <w:b/>
          <w:noProof/>
          <w:sz w:val="24"/>
        </w:rPr>
        <w:t>…</w:t>
      </w:r>
    </w:p>
    <w:p w14:paraId="729874AE" w14:textId="77777777" w:rsidR="0031424E" w:rsidRPr="004670DB" w:rsidRDefault="0031424E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797D9EC8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63415AA9" w14:textId="77777777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 …</w:t>
      </w:r>
      <w:r>
        <w:rPr>
          <w:rFonts w:cs="Segoe UI"/>
          <w:noProof/>
          <w:color w:val="808080" w:themeColor="background1" w:themeShade="80"/>
          <w:sz w:val="22"/>
        </w:rPr>
        <w:t>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</w:t>
      </w:r>
    </w:p>
    <w:p w14:paraId="5D3FF6E9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79F02999" w14:textId="77777777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</w:t>
      </w:r>
      <w:bookmarkStart w:id="0" w:name="_GoBack"/>
      <w:bookmarkEnd w:id="0"/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1D6F1AAC" w14:textId="1265C37A" w:rsidR="0031424E" w:rsidRPr="004670DB" w:rsidRDefault="0031424E" w:rsidP="0048292E">
      <w:pPr>
        <w:autoSpaceDE w:val="0"/>
        <w:autoSpaceDN w:val="0"/>
        <w:adjustRightInd w:val="0"/>
        <w:spacing w:after="0" w:line="288" w:lineRule="auto"/>
        <w:rPr>
          <w:rFonts w:cs="Segoe UI"/>
          <w:noProof/>
        </w:rPr>
      </w:pPr>
    </w:p>
    <w:p w14:paraId="4A5F0B0E" w14:textId="77777777" w:rsidR="0031424E" w:rsidRPr="004670DB" w:rsidRDefault="0031424E" w:rsidP="00744230">
      <w:pPr>
        <w:autoSpaceDE w:val="0"/>
        <w:autoSpaceDN w:val="0"/>
        <w:adjustRightInd w:val="0"/>
        <w:spacing w:after="0" w:line="240" w:lineRule="auto"/>
        <w:jc w:val="center"/>
        <w:rPr>
          <w:rFonts w:cs="Segoe UI"/>
          <w:noProof/>
        </w:rPr>
      </w:pPr>
    </w:p>
    <w:p w14:paraId="12195527" w14:textId="22B6D643" w:rsidR="0048292E" w:rsidRPr="008556C2" w:rsidRDefault="00EA5C86" w:rsidP="0048292E">
      <w:pPr>
        <w:autoSpaceDE w:val="0"/>
        <w:autoSpaceDN w:val="0"/>
        <w:adjustRightInd w:val="0"/>
        <w:spacing w:after="0" w:line="240" w:lineRule="auto"/>
        <w:rPr>
          <w:rFonts w:cs="Segoe UI"/>
          <w:noProof/>
          <w:sz w:val="24"/>
        </w:rPr>
      </w:pPr>
      <w:r>
        <w:rPr>
          <w:rFonts w:cs="Segoe UI"/>
          <w:noProof/>
        </w:rPr>
      </w:r>
      <w:r>
        <w:rPr>
          <w:rFonts w:cs="Segoe UI"/>
          <w:noProof/>
        </w:rPr>
        <w:pict w14:anchorId="5847C962">
          <v:shape id="_x0000_s1026" type="#_x0000_t5" style="width:14.15pt;height:12.2pt;rotation:-90;flip:x;visibility:visible;mso-left-percent:-10001;mso-top-percent:-10001;mso-position-horizontal:absolute;mso-position-horizontal-relative:char;mso-position-vertical:absolute;mso-position-vertical-relative:line;mso-left-percent:-10001;mso-top-percent:-10001;v-text-anchor:middle" fillcolor="#7f7f7f [1612]" stroked="f" strokeweight="2pt">
            <w10:anchorlock/>
          </v:shape>
        </w:pict>
      </w:r>
      <w:r w:rsidR="00E33E2D" w:rsidRPr="004670DB">
        <w:rPr>
          <w:rFonts w:cs="Segoe UI"/>
          <w:noProof/>
        </w:rPr>
        <w:t xml:space="preserve"> </w:t>
      </w:r>
      <w:r w:rsidR="0031424E" w:rsidRPr="004670DB">
        <w:rPr>
          <w:rFonts w:cs="Segoe UI"/>
          <w:noProof/>
        </w:rPr>
        <w:t xml:space="preserve">  </w:t>
      </w:r>
      <w:r w:rsidR="00733AFD">
        <w:rPr>
          <w:rFonts w:cs="Segoe UI"/>
          <w:noProof/>
        </w:rPr>
        <w:t xml:space="preserve"> </w:t>
      </w:r>
      <w:r w:rsidR="008556C2" w:rsidRPr="008556C2">
        <w:rPr>
          <w:rFonts w:cs="Segoe UI"/>
          <w:b/>
          <w:noProof/>
          <w:sz w:val="24"/>
        </w:rPr>
        <w:t>6.</w:t>
      </w:r>
      <w:r w:rsidR="008556C2" w:rsidRPr="008556C2">
        <w:rPr>
          <w:rFonts w:cs="Segoe UI"/>
          <w:noProof/>
          <w:sz w:val="24"/>
        </w:rPr>
        <w:t xml:space="preserve"> </w:t>
      </w:r>
      <w:r w:rsidR="00F60276" w:rsidRPr="008556C2">
        <w:rPr>
          <w:rFonts w:cs="Segoe UI"/>
          <w:b/>
          <w:noProof/>
          <w:sz w:val="24"/>
        </w:rPr>
        <w:t>Gdybym miał gwarancję, że mi się powiedzie …</w:t>
      </w:r>
    </w:p>
    <w:p w14:paraId="6D4017A5" w14:textId="0E66AF06" w:rsidR="0031424E" w:rsidRPr="004670DB" w:rsidRDefault="0031424E" w:rsidP="0048292E">
      <w:pPr>
        <w:autoSpaceDE w:val="0"/>
        <w:autoSpaceDN w:val="0"/>
        <w:adjustRightInd w:val="0"/>
        <w:spacing w:after="0" w:line="240" w:lineRule="auto"/>
        <w:rPr>
          <w:rFonts w:cs="Segoe UI"/>
          <w:noProof/>
        </w:rPr>
      </w:pPr>
    </w:p>
    <w:p w14:paraId="6F7A77EB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48576B28" w14:textId="77777777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 …</w:t>
      </w:r>
      <w:r>
        <w:rPr>
          <w:rFonts w:cs="Segoe UI"/>
          <w:noProof/>
          <w:color w:val="808080" w:themeColor="background1" w:themeShade="80"/>
          <w:sz w:val="22"/>
        </w:rPr>
        <w:t>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>…….</w:t>
      </w:r>
    </w:p>
    <w:p w14:paraId="5CB6AFE0" w14:textId="77777777" w:rsidR="00F60276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………</w:t>
      </w:r>
      <w:r>
        <w:rPr>
          <w:rFonts w:cs="Segoe UI"/>
          <w:noProof/>
          <w:color w:val="808080" w:themeColor="background1" w:themeShade="80"/>
          <w:sz w:val="22"/>
        </w:rPr>
        <w:t>.</w:t>
      </w:r>
      <w:r w:rsidRPr="00733AFD">
        <w:rPr>
          <w:rFonts w:cs="Segoe UI"/>
          <w:noProof/>
          <w:color w:val="808080" w:themeColor="background1" w:themeShade="80"/>
          <w:sz w:val="22"/>
        </w:rPr>
        <w:t>…</w:t>
      </w:r>
      <w:r>
        <w:rPr>
          <w:rFonts w:cs="Segoe UI"/>
          <w:noProof/>
          <w:color w:val="808080" w:themeColor="background1" w:themeShade="80"/>
          <w:sz w:val="22"/>
        </w:rPr>
        <w:t>…….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6786161D" w14:textId="77777777" w:rsidR="00F60276" w:rsidRPr="0048292E" w:rsidRDefault="00F60276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  <w:r w:rsidRPr="00733AFD">
        <w:rPr>
          <w:rFonts w:cs="Segoe UI"/>
          <w:noProof/>
          <w:color w:val="808080" w:themeColor="background1" w:themeShade="80"/>
          <w:sz w:val="22"/>
        </w:rPr>
        <w:t>……</w:t>
      </w:r>
      <w:r>
        <w:rPr>
          <w:rFonts w:cs="Segoe UI"/>
          <w:noProof/>
          <w:color w:val="808080" w:themeColor="background1" w:themeShade="80"/>
          <w:sz w:val="22"/>
        </w:rPr>
        <w:t>….….</w:t>
      </w:r>
      <w:r w:rsidRPr="00733AFD">
        <w:rPr>
          <w:rFonts w:cs="Segoe UI"/>
          <w:noProof/>
          <w:color w:val="808080" w:themeColor="background1" w:themeShade="80"/>
          <w:sz w:val="22"/>
        </w:rPr>
        <w:t>…………………………………………………</w:t>
      </w:r>
      <w:r>
        <w:rPr>
          <w:rFonts w:cs="Segoe UI"/>
          <w:noProof/>
          <w:color w:val="808080" w:themeColor="background1" w:themeShade="80"/>
          <w:sz w:val="22"/>
        </w:rPr>
        <w:t>……………………………………..</w:t>
      </w:r>
      <w:r w:rsidRPr="00733AFD">
        <w:rPr>
          <w:rFonts w:cs="Segoe UI"/>
          <w:noProof/>
          <w:color w:val="808080" w:themeColor="background1" w:themeShade="80"/>
          <w:sz w:val="22"/>
        </w:rPr>
        <w:t xml:space="preserve">……. </w:t>
      </w:r>
    </w:p>
    <w:p w14:paraId="087C9CA8" w14:textId="0D78D470" w:rsidR="0048292E" w:rsidRPr="0048292E" w:rsidRDefault="0048292E" w:rsidP="00F60276">
      <w:pPr>
        <w:autoSpaceDE w:val="0"/>
        <w:autoSpaceDN w:val="0"/>
        <w:adjustRightInd w:val="0"/>
        <w:spacing w:after="0" w:line="360" w:lineRule="auto"/>
        <w:rPr>
          <w:rFonts w:cs="Segoe UI"/>
          <w:noProof/>
          <w:color w:val="808080" w:themeColor="background1" w:themeShade="80"/>
          <w:sz w:val="22"/>
        </w:rPr>
      </w:pPr>
    </w:p>
    <w:sectPr w:rsidR="0048292E" w:rsidRPr="0048292E" w:rsidSect="00F60276">
      <w:pgSz w:w="16838" w:h="11906" w:orient="landscape" w:code="9"/>
      <w:pgMar w:top="426" w:right="956" w:bottom="284" w:left="993" w:header="567" w:footer="567" w:gutter="0"/>
      <w:cols w:num="2" w:space="708"/>
      <w:noEndnote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0D218E" w14:textId="77777777" w:rsidR="00EA5C86" w:rsidRDefault="00EA5C86" w:rsidP="00451FAB">
      <w:pPr>
        <w:spacing w:after="0" w:line="240" w:lineRule="auto"/>
      </w:pPr>
      <w:r>
        <w:separator/>
      </w:r>
    </w:p>
  </w:endnote>
  <w:endnote w:type="continuationSeparator" w:id="0">
    <w:p w14:paraId="457951B9" w14:textId="77777777" w:rsidR="00EA5C86" w:rsidRDefault="00EA5C86" w:rsidP="00451F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egoe UI Black">
    <w:panose1 w:val="020B0A02040204020203"/>
    <w:charset w:val="EE"/>
    <w:family w:val="swiss"/>
    <w:pitch w:val="variable"/>
    <w:sig w:usb0="E00002FF" w:usb1="4000E47F" w:usb2="0000002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723B08" w14:textId="77777777" w:rsidR="00EA5C86" w:rsidRDefault="00EA5C86" w:rsidP="00451FAB">
      <w:pPr>
        <w:spacing w:after="0" w:line="240" w:lineRule="auto"/>
      </w:pPr>
      <w:r>
        <w:separator/>
      </w:r>
    </w:p>
  </w:footnote>
  <w:footnote w:type="continuationSeparator" w:id="0">
    <w:p w14:paraId="19960835" w14:textId="77777777" w:rsidR="00EA5C86" w:rsidRDefault="00EA5C86" w:rsidP="00451F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304ABC8"/>
    <w:lvl w:ilvl="0">
      <w:numFmt w:val="bullet"/>
      <w:lvlText w:val="*"/>
      <w:lvlJc w:val="left"/>
    </w:lvl>
  </w:abstractNum>
  <w:abstractNum w:abstractNumId="1" w15:restartNumberingAfterBreak="0">
    <w:nsid w:val="0EC248DF"/>
    <w:multiLevelType w:val="multilevel"/>
    <w:tmpl w:val="B2B8EF36"/>
    <w:lvl w:ilvl="0">
      <w:start w:val="1"/>
      <w:numFmt w:val="decimal"/>
      <w:lvlText w:val="Warunek %1."/>
      <w:lvlJc w:val="left"/>
      <w:pPr>
        <w:ind w:left="2268" w:hanging="2268"/>
      </w:pPr>
      <w:rPr>
        <w:rFonts w:ascii="Segoe UI Black" w:hAnsi="Segoe UI Black" w:hint="default"/>
        <w:b w:val="0"/>
        <w:sz w:val="28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 w15:restartNumberingAfterBreak="0">
    <w:nsid w:val="28FF00CD"/>
    <w:multiLevelType w:val="hybridMultilevel"/>
    <w:tmpl w:val="FC3E62BA"/>
    <w:lvl w:ilvl="0" w:tplc="7AE29F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175357"/>
    <w:multiLevelType w:val="hybridMultilevel"/>
    <w:tmpl w:val="D9A87D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0E3AC1"/>
    <w:multiLevelType w:val="hybridMultilevel"/>
    <w:tmpl w:val="2FB6B9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D95258"/>
    <w:multiLevelType w:val="hybridMultilevel"/>
    <w:tmpl w:val="303492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C61CD"/>
    <w:multiLevelType w:val="hybridMultilevel"/>
    <w:tmpl w:val="5066A9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82078A"/>
    <w:multiLevelType w:val="hybridMultilevel"/>
    <w:tmpl w:val="FB160C82"/>
    <w:lvl w:ilvl="0" w:tplc="3FB8C76E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E0D"/>
    <w:rsid w:val="00004F5A"/>
    <w:rsid w:val="00011676"/>
    <w:rsid w:val="0001191B"/>
    <w:rsid w:val="00012428"/>
    <w:rsid w:val="00020685"/>
    <w:rsid w:val="00021162"/>
    <w:rsid w:val="00023A5F"/>
    <w:rsid w:val="000438CC"/>
    <w:rsid w:val="00046326"/>
    <w:rsid w:val="000513DF"/>
    <w:rsid w:val="000546D4"/>
    <w:rsid w:val="00060D39"/>
    <w:rsid w:val="0006791A"/>
    <w:rsid w:val="00073DE6"/>
    <w:rsid w:val="00085F1E"/>
    <w:rsid w:val="000B3056"/>
    <w:rsid w:val="000B7CDD"/>
    <w:rsid w:val="000C451E"/>
    <w:rsid w:val="000F2457"/>
    <w:rsid w:val="001049F6"/>
    <w:rsid w:val="00114A1A"/>
    <w:rsid w:val="00114A8D"/>
    <w:rsid w:val="00150223"/>
    <w:rsid w:val="00153113"/>
    <w:rsid w:val="001549A2"/>
    <w:rsid w:val="00172124"/>
    <w:rsid w:val="001835FE"/>
    <w:rsid w:val="001A5AF9"/>
    <w:rsid w:val="001A7E57"/>
    <w:rsid w:val="001B276B"/>
    <w:rsid w:val="001B3A08"/>
    <w:rsid w:val="001E1E2F"/>
    <w:rsid w:val="001E57AD"/>
    <w:rsid w:val="001F0184"/>
    <w:rsid w:val="001F7480"/>
    <w:rsid w:val="0020265B"/>
    <w:rsid w:val="0020385E"/>
    <w:rsid w:val="00203EF0"/>
    <w:rsid w:val="00204B6C"/>
    <w:rsid w:val="0020614A"/>
    <w:rsid w:val="00207A58"/>
    <w:rsid w:val="00254AE3"/>
    <w:rsid w:val="00263D39"/>
    <w:rsid w:val="002853AF"/>
    <w:rsid w:val="00285F42"/>
    <w:rsid w:val="002924D1"/>
    <w:rsid w:val="0029413C"/>
    <w:rsid w:val="00297792"/>
    <w:rsid w:val="002B0AD3"/>
    <w:rsid w:val="002B0B4F"/>
    <w:rsid w:val="002B4894"/>
    <w:rsid w:val="002D1CA7"/>
    <w:rsid w:val="002D5E76"/>
    <w:rsid w:val="002F0323"/>
    <w:rsid w:val="002F1268"/>
    <w:rsid w:val="002F268B"/>
    <w:rsid w:val="002F7678"/>
    <w:rsid w:val="00302966"/>
    <w:rsid w:val="00304D14"/>
    <w:rsid w:val="0031424E"/>
    <w:rsid w:val="0032109F"/>
    <w:rsid w:val="003301AF"/>
    <w:rsid w:val="003503D2"/>
    <w:rsid w:val="0035444E"/>
    <w:rsid w:val="00355808"/>
    <w:rsid w:val="003656E5"/>
    <w:rsid w:val="00367E2E"/>
    <w:rsid w:val="00372B04"/>
    <w:rsid w:val="00377B48"/>
    <w:rsid w:val="00381F67"/>
    <w:rsid w:val="003B1E24"/>
    <w:rsid w:val="003D0208"/>
    <w:rsid w:val="003D19AF"/>
    <w:rsid w:val="003D3BD1"/>
    <w:rsid w:val="003D69F5"/>
    <w:rsid w:val="003D70E4"/>
    <w:rsid w:val="003E13BC"/>
    <w:rsid w:val="003F3527"/>
    <w:rsid w:val="003F43FD"/>
    <w:rsid w:val="00401F10"/>
    <w:rsid w:val="004115E4"/>
    <w:rsid w:val="0041472D"/>
    <w:rsid w:val="0042489C"/>
    <w:rsid w:val="00424A83"/>
    <w:rsid w:val="00437750"/>
    <w:rsid w:val="00441463"/>
    <w:rsid w:val="00445D3A"/>
    <w:rsid w:val="00447962"/>
    <w:rsid w:val="00451FAB"/>
    <w:rsid w:val="004563DC"/>
    <w:rsid w:val="00460436"/>
    <w:rsid w:val="004609A1"/>
    <w:rsid w:val="004670DB"/>
    <w:rsid w:val="00471F53"/>
    <w:rsid w:val="0048292E"/>
    <w:rsid w:val="00484A1B"/>
    <w:rsid w:val="004A0E97"/>
    <w:rsid w:val="004A4C22"/>
    <w:rsid w:val="004B6E0D"/>
    <w:rsid w:val="004C1051"/>
    <w:rsid w:val="004C6215"/>
    <w:rsid w:val="004D7D00"/>
    <w:rsid w:val="004E202A"/>
    <w:rsid w:val="004E4535"/>
    <w:rsid w:val="005134DA"/>
    <w:rsid w:val="00534FBD"/>
    <w:rsid w:val="00545210"/>
    <w:rsid w:val="00552852"/>
    <w:rsid w:val="00563141"/>
    <w:rsid w:val="00563D56"/>
    <w:rsid w:val="00564253"/>
    <w:rsid w:val="00570097"/>
    <w:rsid w:val="00572454"/>
    <w:rsid w:val="00580B01"/>
    <w:rsid w:val="005857C1"/>
    <w:rsid w:val="00590DFD"/>
    <w:rsid w:val="0059754F"/>
    <w:rsid w:val="00597F09"/>
    <w:rsid w:val="005A10E3"/>
    <w:rsid w:val="005A14AF"/>
    <w:rsid w:val="005B33E0"/>
    <w:rsid w:val="005B3962"/>
    <w:rsid w:val="005C617C"/>
    <w:rsid w:val="005D78E4"/>
    <w:rsid w:val="005E7E89"/>
    <w:rsid w:val="0060152C"/>
    <w:rsid w:val="0060295B"/>
    <w:rsid w:val="006068E5"/>
    <w:rsid w:val="00646FAD"/>
    <w:rsid w:val="0065066C"/>
    <w:rsid w:val="00657E33"/>
    <w:rsid w:val="00675CE7"/>
    <w:rsid w:val="0068208D"/>
    <w:rsid w:val="00685CC7"/>
    <w:rsid w:val="00690D74"/>
    <w:rsid w:val="00693EB6"/>
    <w:rsid w:val="006C4CDC"/>
    <w:rsid w:val="006C6A96"/>
    <w:rsid w:val="006D7AD6"/>
    <w:rsid w:val="006E252C"/>
    <w:rsid w:val="006E47A0"/>
    <w:rsid w:val="006F2AF2"/>
    <w:rsid w:val="006F339D"/>
    <w:rsid w:val="006F4CD3"/>
    <w:rsid w:val="006F5B5A"/>
    <w:rsid w:val="006F790A"/>
    <w:rsid w:val="00703592"/>
    <w:rsid w:val="00707FAD"/>
    <w:rsid w:val="007312B9"/>
    <w:rsid w:val="00733AFD"/>
    <w:rsid w:val="00736C1B"/>
    <w:rsid w:val="007374E7"/>
    <w:rsid w:val="00737BE6"/>
    <w:rsid w:val="007431C7"/>
    <w:rsid w:val="00744230"/>
    <w:rsid w:val="007445F4"/>
    <w:rsid w:val="00756786"/>
    <w:rsid w:val="00783142"/>
    <w:rsid w:val="00786B66"/>
    <w:rsid w:val="00795578"/>
    <w:rsid w:val="00796947"/>
    <w:rsid w:val="00796CB3"/>
    <w:rsid w:val="007A0412"/>
    <w:rsid w:val="007B443B"/>
    <w:rsid w:val="007C1EF6"/>
    <w:rsid w:val="00807918"/>
    <w:rsid w:val="00810D1A"/>
    <w:rsid w:val="0083750D"/>
    <w:rsid w:val="00847451"/>
    <w:rsid w:val="008554F6"/>
    <w:rsid w:val="008556C2"/>
    <w:rsid w:val="00857724"/>
    <w:rsid w:val="00877340"/>
    <w:rsid w:val="00882CC2"/>
    <w:rsid w:val="00896894"/>
    <w:rsid w:val="008B17E4"/>
    <w:rsid w:val="008D6CE9"/>
    <w:rsid w:val="008E060A"/>
    <w:rsid w:val="008E64D8"/>
    <w:rsid w:val="008E651F"/>
    <w:rsid w:val="009107DE"/>
    <w:rsid w:val="00913A19"/>
    <w:rsid w:val="0092220A"/>
    <w:rsid w:val="00926931"/>
    <w:rsid w:val="00940023"/>
    <w:rsid w:val="00940C6A"/>
    <w:rsid w:val="00957077"/>
    <w:rsid w:val="00964AFD"/>
    <w:rsid w:val="00966461"/>
    <w:rsid w:val="00975BCE"/>
    <w:rsid w:val="009857AB"/>
    <w:rsid w:val="009B25CB"/>
    <w:rsid w:val="009B32F4"/>
    <w:rsid w:val="009C196E"/>
    <w:rsid w:val="009C4EF6"/>
    <w:rsid w:val="009D0178"/>
    <w:rsid w:val="009D3679"/>
    <w:rsid w:val="009D3CAD"/>
    <w:rsid w:val="009F391B"/>
    <w:rsid w:val="009F5CD8"/>
    <w:rsid w:val="00A033CB"/>
    <w:rsid w:val="00A10E00"/>
    <w:rsid w:val="00A469D9"/>
    <w:rsid w:val="00A64E2D"/>
    <w:rsid w:val="00A673C0"/>
    <w:rsid w:val="00A74A0D"/>
    <w:rsid w:val="00A86438"/>
    <w:rsid w:val="00A906DD"/>
    <w:rsid w:val="00A966F3"/>
    <w:rsid w:val="00A978DB"/>
    <w:rsid w:val="00AA46DB"/>
    <w:rsid w:val="00AA6458"/>
    <w:rsid w:val="00AB2B3F"/>
    <w:rsid w:val="00AB3396"/>
    <w:rsid w:val="00AC161F"/>
    <w:rsid w:val="00AC4C37"/>
    <w:rsid w:val="00AD4EB9"/>
    <w:rsid w:val="00AE20C4"/>
    <w:rsid w:val="00B039A8"/>
    <w:rsid w:val="00B321F3"/>
    <w:rsid w:val="00B35170"/>
    <w:rsid w:val="00B52419"/>
    <w:rsid w:val="00B5426F"/>
    <w:rsid w:val="00B759D6"/>
    <w:rsid w:val="00B83735"/>
    <w:rsid w:val="00B9059B"/>
    <w:rsid w:val="00B9589E"/>
    <w:rsid w:val="00B96A06"/>
    <w:rsid w:val="00BA0428"/>
    <w:rsid w:val="00BA18F4"/>
    <w:rsid w:val="00BD4583"/>
    <w:rsid w:val="00C02EF6"/>
    <w:rsid w:val="00C0320B"/>
    <w:rsid w:val="00C11E19"/>
    <w:rsid w:val="00C16EC4"/>
    <w:rsid w:val="00C27ECC"/>
    <w:rsid w:val="00C334E8"/>
    <w:rsid w:val="00C4374F"/>
    <w:rsid w:val="00C456EF"/>
    <w:rsid w:val="00C636A5"/>
    <w:rsid w:val="00C63EA8"/>
    <w:rsid w:val="00C7526B"/>
    <w:rsid w:val="00C81EE0"/>
    <w:rsid w:val="00C91C22"/>
    <w:rsid w:val="00C956AA"/>
    <w:rsid w:val="00C97E2B"/>
    <w:rsid w:val="00CA7C15"/>
    <w:rsid w:val="00CB6E1C"/>
    <w:rsid w:val="00CC4ADF"/>
    <w:rsid w:val="00CD15C9"/>
    <w:rsid w:val="00CD7E39"/>
    <w:rsid w:val="00CE1E38"/>
    <w:rsid w:val="00CE2C4C"/>
    <w:rsid w:val="00CE4414"/>
    <w:rsid w:val="00CE5102"/>
    <w:rsid w:val="00CE7AF2"/>
    <w:rsid w:val="00D13E19"/>
    <w:rsid w:val="00D23FEA"/>
    <w:rsid w:val="00D2427A"/>
    <w:rsid w:val="00D337E6"/>
    <w:rsid w:val="00D71A14"/>
    <w:rsid w:val="00D7203B"/>
    <w:rsid w:val="00D82AFC"/>
    <w:rsid w:val="00D8446A"/>
    <w:rsid w:val="00D86FD0"/>
    <w:rsid w:val="00DA66E7"/>
    <w:rsid w:val="00DB206D"/>
    <w:rsid w:val="00DC1A2B"/>
    <w:rsid w:val="00DC2778"/>
    <w:rsid w:val="00DD222E"/>
    <w:rsid w:val="00DD2EA8"/>
    <w:rsid w:val="00DD3656"/>
    <w:rsid w:val="00DF5A03"/>
    <w:rsid w:val="00E15F20"/>
    <w:rsid w:val="00E218F8"/>
    <w:rsid w:val="00E253CE"/>
    <w:rsid w:val="00E328B3"/>
    <w:rsid w:val="00E33E2D"/>
    <w:rsid w:val="00E4375D"/>
    <w:rsid w:val="00E440CC"/>
    <w:rsid w:val="00E6331D"/>
    <w:rsid w:val="00E82545"/>
    <w:rsid w:val="00E92301"/>
    <w:rsid w:val="00EA5C86"/>
    <w:rsid w:val="00EB1DC9"/>
    <w:rsid w:val="00EC2074"/>
    <w:rsid w:val="00EC3EF7"/>
    <w:rsid w:val="00ED1BEA"/>
    <w:rsid w:val="00ED21B4"/>
    <w:rsid w:val="00ED3D78"/>
    <w:rsid w:val="00EE34FF"/>
    <w:rsid w:val="00EE663D"/>
    <w:rsid w:val="00EF1F18"/>
    <w:rsid w:val="00F01F48"/>
    <w:rsid w:val="00F145E1"/>
    <w:rsid w:val="00F201BA"/>
    <w:rsid w:val="00F308BB"/>
    <w:rsid w:val="00F320FD"/>
    <w:rsid w:val="00F3343B"/>
    <w:rsid w:val="00F44CE8"/>
    <w:rsid w:val="00F53B8A"/>
    <w:rsid w:val="00F54EB9"/>
    <w:rsid w:val="00F60276"/>
    <w:rsid w:val="00F64CDF"/>
    <w:rsid w:val="00F73E07"/>
    <w:rsid w:val="00F746B2"/>
    <w:rsid w:val="00F77737"/>
    <w:rsid w:val="00F82B52"/>
    <w:rsid w:val="00F95500"/>
    <w:rsid w:val="00FA4578"/>
    <w:rsid w:val="00FA6015"/>
    <w:rsid w:val="00FB065A"/>
    <w:rsid w:val="00FC0120"/>
    <w:rsid w:val="00FD19A5"/>
    <w:rsid w:val="00FD7FB6"/>
    <w:rsid w:val="00FE22EB"/>
    <w:rsid w:val="00FE4C59"/>
    <w:rsid w:val="00FE5A29"/>
    <w:rsid w:val="00FF0AAA"/>
    <w:rsid w:val="00FF70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0464A3"/>
  <w15:docId w15:val="{1172C766-C20D-4565-B8FD-8B8F76ACC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320FD"/>
    <w:rPr>
      <w:rFonts w:ascii="Segoe UI" w:hAnsi="Segoe UI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63E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3EA8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EC3E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ED1BE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451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1FAB"/>
  </w:style>
  <w:style w:type="paragraph" w:styleId="Stopka">
    <w:name w:val="footer"/>
    <w:basedOn w:val="Normalny"/>
    <w:link w:val="StopkaZnak"/>
    <w:uiPriority w:val="99"/>
    <w:unhideWhenUsed/>
    <w:rsid w:val="00451F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51FAB"/>
  </w:style>
  <w:style w:type="paragraph" w:styleId="Akapitzlist">
    <w:name w:val="List Paragraph"/>
    <w:basedOn w:val="Normalny"/>
    <w:uiPriority w:val="34"/>
    <w:qFormat/>
    <w:rsid w:val="00A64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nowa%20wersja%20kartki%20do%20Le&#380;ajsk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F060D77-419B-4E01-9255-96AFC922D8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nowa wersja kartki do Leżajska</Template>
  <TotalTime>145</TotalTime>
  <Pages>1</Pages>
  <Words>264</Words>
  <Characters>1588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24</cp:revision>
  <cp:lastPrinted>2019-01-13T19:35:00Z</cp:lastPrinted>
  <dcterms:created xsi:type="dcterms:W3CDTF">2017-07-26T09:36:00Z</dcterms:created>
  <dcterms:modified xsi:type="dcterms:W3CDTF">2019-01-21T08:12:00Z</dcterms:modified>
</cp:coreProperties>
</file>